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24" w:rsidRDefault="00696524" w:rsidP="00E8623D">
      <w:pPr>
        <w:jc w:val="center"/>
        <w:rPr>
          <w:b/>
          <w:sz w:val="28"/>
          <w:szCs w:val="28"/>
        </w:rPr>
      </w:pPr>
      <w:r w:rsidRPr="00E8623D">
        <w:rPr>
          <w:b/>
          <w:sz w:val="28"/>
          <w:szCs w:val="28"/>
        </w:rPr>
        <w:t>ГРАФИК</w:t>
      </w:r>
    </w:p>
    <w:p w:rsidR="00696524" w:rsidRDefault="00696524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территориальных комиссий по профилактике </w:t>
      </w:r>
    </w:p>
    <w:p w:rsidR="00696524" w:rsidRDefault="00696524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правонарушений сельских поселений </w:t>
      </w:r>
    </w:p>
    <w:p w:rsidR="00696524" w:rsidRDefault="00696524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Щербиновский район </w:t>
      </w:r>
    </w:p>
    <w:p w:rsidR="00696524" w:rsidRDefault="00696524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сентябре</w:t>
      </w:r>
      <w:r>
        <w:rPr>
          <w:sz w:val="28"/>
          <w:szCs w:val="28"/>
        </w:rPr>
        <w:t xml:space="preserve"> 2018 года</w:t>
      </w:r>
    </w:p>
    <w:p w:rsidR="00696524" w:rsidRDefault="00696524" w:rsidP="00E8623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60"/>
        <w:gridCol w:w="4680"/>
      </w:tblGrid>
      <w:tr w:rsidR="00696524" w:rsidTr="007065FF">
        <w:tc>
          <w:tcPr>
            <w:tcW w:w="648" w:type="dxa"/>
          </w:tcPr>
          <w:p w:rsidR="00696524" w:rsidRPr="007065FF" w:rsidRDefault="00696524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№</w:t>
            </w:r>
          </w:p>
        </w:tc>
        <w:tc>
          <w:tcPr>
            <w:tcW w:w="3960" w:type="dxa"/>
          </w:tcPr>
          <w:p w:rsidR="00696524" w:rsidRPr="007065FF" w:rsidRDefault="00696524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696524" w:rsidRPr="007065FF" w:rsidRDefault="00696524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Дата проведения заседания</w:t>
            </w:r>
          </w:p>
        </w:tc>
      </w:tr>
      <w:tr w:rsidR="00696524" w:rsidTr="007065FF">
        <w:tc>
          <w:tcPr>
            <w:tcW w:w="648" w:type="dxa"/>
          </w:tcPr>
          <w:p w:rsidR="00696524" w:rsidRPr="00881129" w:rsidRDefault="00696524" w:rsidP="006243A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1.</w:t>
            </w:r>
          </w:p>
        </w:tc>
        <w:tc>
          <w:tcPr>
            <w:tcW w:w="3960" w:type="dxa"/>
          </w:tcPr>
          <w:p w:rsidR="00696524" w:rsidRPr="00E80834" w:rsidRDefault="00696524" w:rsidP="006243A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 xml:space="preserve">Щербиновское сельское </w:t>
            </w:r>
          </w:p>
          <w:p w:rsidR="00696524" w:rsidRPr="00E80834" w:rsidRDefault="00696524" w:rsidP="006243A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сентября</w:t>
            </w:r>
            <w:r w:rsidRPr="00F8022A">
              <w:rPr>
                <w:sz w:val="28"/>
                <w:szCs w:val="28"/>
              </w:rPr>
              <w:t xml:space="preserve"> 2018 года</w:t>
            </w:r>
          </w:p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 w:rsidRPr="00F8022A">
              <w:rPr>
                <w:sz w:val="28"/>
                <w:szCs w:val="28"/>
              </w:rPr>
              <w:t>в 14.00 часов</w:t>
            </w:r>
          </w:p>
        </w:tc>
      </w:tr>
      <w:tr w:rsidR="00696524" w:rsidTr="007065FF">
        <w:tc>
          <w:tcPr>
            <w:tcW w:w="648" w:type="dxa"/>
          </w:tcPr>
          <w:p w:rsidR="00696524" w:rsidRPr="00881129" w:rsidRDefault="00696524" w:rsidP="006243A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2.</w:t>
            </w:r>
          </w:p>
        </w:tc>
        <w:tc>
          <w:tcPr>
            <w:tcW w:w="3960" w:type="dxa"/>
          </w:tcPr>
          <w:p w:rsidR="00696524" w:rsidRPr="00E80834" w:rsidRDefault="00696524" w:rsidP="006243A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 xml:space="preserve">Екатериновское сельское </w:t>
            </w:r>
          </w:p>
          <w:p w:rsidR="00696524" w:rsidRPr="00E80834" w:rsidRDefault="00696524" w:rsidP="006243A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F802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сентября </w:t>
            </w:r>
            <w:r w:rsidRPr="00F8022A">
              <w:rPr>
                <w:sz w:val="28"/>
                <w:szCs w:val="28"/>
              </w:rPr>
              <w:t>2018 года</w:t>
            </w:r>
          </w:p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 w:rsidRPr="00F8022A">
              <w:rPr>
                <w:sz w:val="28"/>
                <w:szCs w:val="28"/>
              </w:rPr>
              <w:t>в 14.00 часов</w:t>
            </w:r>
          </w:p>
        </w:tc>
      </w:tr>
      <w:tr w:rsidR="00696524" w:rsidTr="007065FF">
        <w:tc>
          <w:tcPr>
            <w:tcW w:w="648" w:type="dxa"/>
          </w:tcPr>
          <w:p w:rsidR="00696524" w:rsidRPr="00881129" w:rsidRDefault="00696524" w:rsidP="006243A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3.</w:t>
            </w:r>
          </w:p>
        </w:tc>
        <w:tc>
          <w:tcPr>
            <w:tcW w:w="3960" w:type="dxa"/>
          </w:tcPr>
          <w:p w:rsidR="00696524" w:rsidRPr="00E80834" w:rsidRDefault="00696524" w:rsidP="006243A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 xml:space="preserve">Старощербиновское </w:t>
            </w:r>
          </w:p>
          <w:p w:rsidR="00696524" w:rsidRPr="00E80834" w:rsidRDefault="00696524" w:rsidP="006243A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сентября</w:t>
            </w:r>
            <w:r w:rsidRPr="00F8022A">
              <w:rPr>
                <w:sz w:val="28"/>
                <w:szCs w:val="28"/>
              </w:rPr>
              <w:t xml:space="preserve"> 2018 года</w:t>
            </w:r>
          </w:p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 w:rsidRPr="00F8022A">
              <w:rPr>
                <w:sz w:val="28"/>
                <w:szCs w:val="28"/>
              </w:rPr>
              <w:t>в 16.30 часов</w:t>
            </w:r>
          </w:p>
        </w:tc>
      </w:tr>
      <w:tr w:rsidR="00696524" w:rsidTr="007065FF">
        <w:tc>
          <w:tcPr>
            <w:tcW w:w="648" w:type="dxa"/>
          </w:tcPr>
          <w:p w:rsidR="00696524" w:rsidRPr="00881129" w:rsidRDefault="00696524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4.</w:t>
            </w:r>
          </w:p>
        </w:tc>
        <w:tc>
          <w:tcPr>
            <w:tcW w:w="3960" w:type="dxa"/>
          </w:tcPr>
          <w:p w:rsidR="00696524" w:rsidRPr="00E80834" w:rsidRDefault="00696524" w:rsidP="006243A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Новощербиновское сельское поселение</w:t>
            </w:r>
          </w:p>
        </w:tc>
        <w:tc>
          <w:tcPr>
            <w:tcW w:w="4680" w:type="dxa"/>
          </w:tcPr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сентября</w:t>
            </w:r>
            <w:r w:rsidRPr="00F8022A">
              <w:rPr>
                <w:sz w:val="28"/>
                <w:szCs w:val="28"/>
              </w:rPr>
              <w:t xml:space="preserve"> 2018 года</w:t>
            </w:r>
          </w:p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 w:rsidRPr="00F8022A">
              <w:rPr>
                <w:sz w:val="28"/>
                <w:szCs w:val="28"/>
              </w:rPr>
              <w:t>в 14.00 часов</w:t>
            </w:r>
          </w:p>
        </w:tc>
      </w:tr>
      <w:tr w:rsidR="00696524" w:rsidTr="007065FF">
        <w:tc>
          <w:tcPr>
            <w:tcW w:w="648" w:type="dxa"/>
          </w:tcPr>
          <w:p w:rsidR="00696524" w:rsidRPr="00881129" w:rsidRDefault="00696524" w:rsidP="00B40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960" w:type="dxa"/>
          </w:tcPr>
          <w:p w:rsidR="00696524" w:rsidRPr="00E80834" w:rsidRDefault="00696524" w:rsidP="006243A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Шабельское сельское</w:t>
            </w:r>
          </w:p>
          <w:p w:rsidR="00696524" w:rsidRPr="00E80834" w:rsidRDefault="00696524" w:rsidP="006243A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F802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сентября</w:t>
            </w:r>
            <w:r w:rsidRPr="00F8022A">
              <w:rPr>
                <w:sz w:val="28"/>
                <w:szCs w:val="28"/>
              </w:rPr>
              <w:t xml:space="preserve"> 2018 года</w:t>
            </w:r>
          </w:p>
          <w:p w:rsidR="00696524" w:rsidRPr="00F8022A" w:rsidRDefault="00696524" w:rsidP="006243AF">
            <w:pPr>
              <w:jc w:val="center"/>
              <w:rPr>
                <w:sz w:val="28"/>
                <w:szCs w:val="28"/>
              </w:rPr>
            </w:pPr>
            <w:r w:rsidRPr="00F8022A">
              <w:rPr>
                <w:sz w:val="28"/>
                <w:szCs w:val="28"/>
              </w:rPr>
              <w:t>в 14.00 часов</w:t>
            </w:r>
          </w:p>
        </w:tc>
      </w:tr>
      <w:tr w:rsidR="00696524" w:rsidTr="007065FF">
        <w:tc>
          <w:tcPr>
            <w:tcW w:w="648" w:type="dxa"/>
          </w:tcPr>
          <w:p w:rsidR="00696524" w:rsidRPr="00881129" w:rsidRDefault="00696524" w:rsidP="00B401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960" w:type="dxa"/>
          </w:tcPr>
          <w:p w:rsidR="00696524" w:rsidRPr="00E80834" w:rsidRDefault="00696524" w:rsidP="007400BD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Глафировское сельское</w:t>
            </w:r>
          </w:p>
          <w:p w:rsidR="00696524" w:rsidRPr="00E80834" w:rsidRDefault="00696524" w:rsidP="007400BD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96524" w:rsidRPr="00F8022A" w:rsidRDefault="00696524" w:rsidP="00B34A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сентября</w:t>
            </w:r>
            <w:r w:rsidRPr="00F8022A">
              <w:rPr>
                <w:sz w:val="28"/>
                <w:szCs w:val="28"/>
              </w:rPr>
              <w:t xml:space="preserve"> 2018 года</w:t>
            </w:r>
          </w:p>
          <w:p w:rsidR="00696524" w:rsidRPr="00F8022A" w:rsidRDefault="00696524" w:rsidP="00B34A2B">
            <w:pPr>
              <w:jc w:val="center"/>
              <w:rPr>
                <w:sz w:val="28"/>
                <w:szCs w:val="28"/>
              </w:rPr>
            </w:pPr>
            <w:r w:rsidRPr="00F8022A">
              <w:rPr>
                <w:sz w:val="28"/>
                <w:szCs w:val="28"/>
              </w:rPr>
              <w:t>в 14.00 часов</w:t>
            </w:r>
          </w:p>
        </w:tc>
      </w:tr>
      <w:tr w:rsidR="00696524" w:rsidTr="007065FF">
        <w:tc>
          <w:tcPr>
            <w:tcW w:w="648" w:type="dxa"/>
          </w:tcPr>
          <w:p w:rsidR="00696524" w:rsidRPr="00881129" w:rsidRDefault="00696524" w:rsidP="000A352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7.</w:t>
            </w:r>
          </w:p>
        </w:tc>
        <w:tc>
          <w:tcPr>
            <w:tcW w:w="3960" w:type="dxa"/>
          </w:tcPr>
          <w:p w:rsidR="00696524" w:rsidRPr="00E80834" w:rsidRDefault="00696524" w:rsidP="0043522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 xml:space="preserve">Николаевское сельское </w:t>
            </w:r>
          </w:p>
          <w:p w:rsidR="00696524" w:rsidRPr="00E80834" w:rsidRDefault="00696524" w:rsidP="0043522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96524" w:rsidRPr="003A67F1" w:rsidRDefault="00696524" w:rsidP="00B071F5">
            <w:pPr>
              <w:tabs>
                <w:tab w:val="left" w:pos="1215"/>
                <w:tab w:val="center" w:pos="223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27 сентября</w:t>
            </w:r>
            <w:r w:rsidRPr="003A67F1">
              <w:rPr>
                <w:sz w:val="28"/>
                <w:szCs w:val="28"/>
              </w:rPr>
              <w:t xml:space="preserve"> 2018 года</w:t>
            </w:r>
          </w:p>
          <w:p w:rsidR="00696524" w:rsidRPr="003A67F1" w:rsidRDefault="00696524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в 15.00 часов</w:t>
            </w:r>
          </w:p>
        </w:tc>
      </w:tr>
      <w:tr w:rsidR="00696524" w:rsidTr="007065FF">
        <w:tc>
          <w:tcPr>
            <w:tcW w:w="648" w:type="dxa"/>
          </w:tcPr>
          <w:p w:rsidR="00696524" w:rsidRPr="00881129" w:rsidRDefault="00696524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8.</w:t>
            </w:r>
          </w:p>
        </w:tc>
        <w:tc>
          <w:tcPr>
            <w:tcW w:w="3960" w:type="dxa"/>
          </w:tcPr>
          <w:p w:rsidR="00696524" w:rsidRPr="00E80834" w:rsidRDefault="00696524" w:rsidP="0043522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 xml:space="preserve">Ейскоукрепленское </w:t>
            </w:r>
          </w:p>
          <w:p w:rsidR="00696524" w:rsidRPr="00E80834" w:rsidRDefault="00696524" w:rsidP="0043522F">
            <w:pPr>
              <w:jc w:val="both"/>
              <w:rPr>
                <w:sz w:val="28"/>
                <w:szCs w:val="28"/>
              </w:rPr>
            </w:pPr>
            <w:r w:rsidRPr="00E80834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696524" w:rsidRPr="00B34A2B" w:rsidRDefault="00696524" w:rsidP="00B34A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28 сентября </w:t>
            </w:r>
            <w:r w:rsidRPr="00B34A2B">
              <w:rPr>
                <w:sz w:val="28"/>
                <w:szCs w:val="28"/>
              </w:rPr>
              <w:t>2018 года</w:t>
            </w:r>
          </w:p>
          <w:p w:rsidR="00696524" w:rsidRPr="00B34A2B" w:rsidRDefault="00696524" w:rsidP="00B34A2B">
            <w:pPr>
              <w:jc w:val="center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в 15.00 часов</w:t>
            </w:r>
          </w:p>
        </w:tc>
      </w:tr>
    </w:tbl>
    <w:p w:rsidR="00696524" w:rsidRDefault="00696524" w:rsidP="00E8623D">
      <w:pPr>
        <w:jc w:val="center"/>
        <w:rPr>
          <w:sz w:val="28"/>
          <w:szCs w:val="28"/>
        </w:rPr>
      </w:pPr>
    </w:p>
    <w:p w:rsidR="00696524" w:rsidRDefault="00696524" w:rsidP="00E8623D">
      <w:pPr>
        <w:jc w:val="center"/>
        <w:rPr>
          <w:sz w:val="28"/>
          <w:szCs w:val="28"/>
        </w:rPr>
      </w:pPr>
    </w:p>
    <w:p w:rsidR="00696524" w:rsidRDefault="00696524" w:rsidP="00E8623D">
      <w:pPr>
        <w:jc w:val="center"/>
        <w:rPr>
          <w:sz w:val="28"/>
          <w:szCs w:val="28"/>
        </w:rPr>
      </w:pPr>
    </w:p>
    <w:p w:rsidR="00696524" w:rsidRDefault="00696524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отдела </w:t>
      </w:r>
    </w:p>
    <w:p w:rsidR="00696524" w:rsidRDefault="00696524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взаимодействию с правоохранительными </w:t>
      </w:r>
    </w:p>
    <w:p w:rsidR="00696524" w:rsidRDefault="00696524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органами и казачеством администрации</w:t>
      </w:r>
    </w:p>
    <w:p w:rsidR="00696524" w:rsidRDefault="00696524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96524" w:rsidRPr="00E8623D" w:rsidRDefault="00696524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Е.Н.Титаренко</w:t>
      </w:r>
    </w:p>
    <w:sectPr w:rsidR="00696524" w:rsidRPr="00E8623D" w:rsidSect="004E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2D1"/>
    <w:rsid w:val="00036B7A"/>
    <w:rsid w:val="00064062"/>
    <w:rsid w:val="0008470C"/>
    <w:rsid w:val="00092CAC"/>
    <w:rsid w:val="000A1DD2"/>
    <w:rsid w:val="000A3520"/>
    <w:rsid w:val="000B27CF"/>
    <w:rsid w:val="000B4486"/>
    <w:rsid w:val="000D7E1C"/>
    <w:rsid w:val="00100C17"/>
    <w:rsid w:val="00112572"/>
    <w:rsid w:val="001204B4"/>
    <w:rsid w:val="00177E4A"/>
    <w:rsid w:val="001801C2"/>
    <w:rsid w:val="00192890"/>
    <w:rsid w:val="00192D69"/>
    <w:rsid w:val="00195A96"/>
    <w:rsid w:val="001963BA"/>
    <w:rsid w:val="001A4FA0"/>
    <w:rsid w:val="001B1C8D"/>
    <w:rsid w:val="001C63C9"/>
    <w:rsid w:val="0020103B"/>
    <w:rsid w:val="002158F4"/>
    <w:rsid w:val="00221C28"/>
    <w:rsid w:val="00246E16"/>
    <w:rsid w:val="00264A46"/>
    <w:rsid w:val="00272BDD"/>
    <w:rsid w:val="00280B2D"/>
    <w:rsid w:val="0029368A"/>
    <w:rsid w:val="002A5B32"/>
    <w:rsid w:val="002B6759"/>
    <w:rsid w:val="002E2CC5"/>
    <w:rsid w:val="002F7382"/>
    <w:rsid w:val="00300A69"/>
    <w:rsid w:val="003144BB"/>
    <w:rsid w:val="00325190"/>
    <w:rsid w:val="003357B0"/>
    <w:rsid w:val="00341B5E"/>
    <w:rsid w:val="00356A2F"/>
    <w:rsid w:val="003743EB"/>
    <w:rsid w:val="00384210"/>
    <w:rsid w:val="00385AC2"/>
    <w:rsid w:val="003A67F1"/>
    <w:rsid w:val="003B452F"/>
    <w:rsid w:val="003D0D7B"/>
    <w:rsid w:val="003D72BC"/>
    <w:rsid w:val="003F57FA"/>
    <w:rsid w:val="004103D8"/>
    <w:rsid w:val="00417F90"/>
    <w:rsid w:val="004270A3"/>
    <w:rsid w:val="0043522F"/>
    <w:rsid w:val="00435250"/>
    <w:rsid w:val="00446E28"/>
    <w:rsid w:val="00452F27"/>
    <w:rsid w:val="004625C1"/>
    <w:rsid w:val="00477053"/>
    <w:rsid w:val="00486FD3"/>
    <w:rsid w:val="0049299B"/>
    <w:rsid w:val="004A2F29"/>
    <w:rsid w:val="004A4851"/>
    <w:rsid w:val="004E23DA"/>
    <w:rsid w:val="004F0D49"/>
    <w:rsid w:val="005002F5"/>
    <w:rsid w:val="00512A6F"/>
    <w:rsid w:val="00512C3E"/>
    <w:rsid w:val="00512C89"/>
    <w:rsid w:val="005776E4"/>
    <w:rsid w:val="005942D1"/>
    <w:rsid w:val="005D0C82"/>
    <w:rsid w:val="006165B2"/>
    <w:rsid w:val="006243AF"/>
    <w:rsid w:val="00675761"/>
    <w:rsid w:val="00676587"/>
    <w:rsid w:val="0069227D"/>
    <w:rsid w:val="00695B0B"/>
    <w:rsid w:val="00696524"/>
    <w:rsid w:val="00696F97"/>
    <w:rsid w:val="006D7060"/>
    <w:rsid w:val="007065FF"/>
    <w:rsid w:val="007400BD"/>
    <w:rsid w:val="00786414"/>
    <w:rsid w:val="007C4A10"/>
    <w:rsid w:val="007D4E36"/>
    <w:rsid w:val="007E06D3"/>
    <w:rsid w:val="007E5568"/>
    <w:rsid w:val="007E7EC3"/>
    <w:rsid w:val="008200B3"/>
    <w:rsid w:val="00824EBB"/>
    <w:rsid w:val="00833541"/>
    <w:rsid w:val="00835F0D"/>
    <w:rsid w:val="00837CA3"/>
    <w:rsid w:val="00880071"/>
    <w:rsid w:val="00881129"/>
    <w:rsid w:val="00884724"/>
    <w:rsid w:val="00890206"/>
    <w:rsid w:val="0089660C"/>
    <w:rsid w:val="008B0D4E"/>
    <w:rsid w:val="008C02B1"/>
    <w:rsid w:val="008D143A"/>
    <w:rsid w:val="008F06D0"/>
    <w:rsid w:val="00940614"/>
    <w:rsid w:val="00974289"/>
    <w:rsid w:val="009834F3"/>
    <w:rsid w:val="009C1284"/>
    <w:rsid w:val="00A14150"/>
    <w:rsid w:val="00A166B0"/>
    <w:rsid w:val="00A2473C"/>
    <w:rsid w:val="00A43BD7"/>
    <w:rsid w:val="00A57B2E"/>
    <w:rsid w:val="00A663F0"/>
    <w:rsid w:val="00A6644C"/>
    <w:rsid w:val="00A72117"/>
    <w:rsid w:val="00A77247"/>
    <w:rsid w:val="00A82845"/>
    <w:rsid w:val="00A928A0"/>
    <w:rsid w:val="00AA45FF"/>
    <w:rsid w:val="00AB61BC"/>
    <w:rsid w:val="00B071F5"/>
    <w:rsid w:val="00B32DC4"/>
    <w:rsid w:val="00B34A2B"/>
    <w:rsid w:val="00B401C0"/>
    <w:rsid w:val="00B51AF5"/>
    <w:rsid w:val="00B67ABF"/>
    <w:rsid w:val="00B80E9E"/>
    <w:rsid w:val="00B915C0"/>
    <w:rsid w:val="00B958EF"/>
    <w:rsid w:val="00B95987"/>
    <w:rsid w:val="00BA07C7"/>
    <w:rsid w:val="00BA1F65"/>
    <w:rsid w:val="00BB0963"/>
    <w:rsid w:val="00BB733F"/>
    <w:rsid w:val="00C41AD9"/>
    <w:rsid w:val="00C629CF"/>
    <w:rsid w:val="00C83775"/>
    <w:rsid w:val="00C913EF"/>
    <w:rsid w:val="00CA6544"/>
    <w:rsid w:val="00CD5D8A"/>
    <w:rsid w:val="00D45372"/>
    <w:rsid w:val="00D84DA8"/>
    <w:rsid w:val="00DD392D"/>
    <w:rsid w:val="00DE22F1"/>
    <w:rsid w:val="00DE7CA6"/>
    <w:rsid w:val="00E07481"/>
    <w:rsid w:val="00E2726F"/>
    <w:rsid w:val="00E3551D"/>
    <w:rsid w:val="00E46DD3"/>
    <w:rsid w:val="00E475DD"/>
    <w:rsid w:val="00E7578A"/>
    <w:rsid w:val="00E77C4D"/>
    <w:rsid w:val="00E80834"/>
    <w:rsid w:val="00E8623D"/>
    <w:rsid w:val="00E935DF"/>
    <w:rsid w:val="00EA1C2D"/>
    <w:rsid w:val="00EB7107"/>
    <w:rsid w:val="00EE16A1"/>
    <w:rsid w:val="00EE7261"/>
    <w:rsid w:val="00EF5098"/>
    <w:rsid w:val="00F162CC"/>
    <w:rsid w:val="00F5134E"/>
    <w:rsid w:val="00F563D0"/>
    <w:rsid w:val="00F67397"/>
    <w:rsid w:val="00F8022A"/>
    <w:rsid w:val="00F874BD"/>
    <w:rsid w:val="00FA54D2"/>
    <w:rsid w:val="00FE05E2"/>
    <w:rsid w:val="00FE4B3B"/>
    <w:rsid w:val="00FF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E8623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62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807</TotalTime>
  <Pages>1</Pages>
  <Words>156</Words>
  <Characters>893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</dc:creator>
  <cp:keywords/>
  <dc:description/>
  <cp:lastModifiedBy>User</cp:lastModifiedBy>
  <cp:revision>93</cp:revision>
  <cp:lastPrinted>2018-08-31T05:09:00Z</cp:lastPrinted>
  <dcterms:created xsi:type="dcterms:W3CDTF">2017-02-13T11:57:00Z</dcterms:created>
  <dcterms:modified xsi:type="dcterms:W3CDTF">2018-08-31T05:12:00Z</dcterms:modified>
</cp:coreProperties>
</file>